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D422E" w:rsidP="00C51F4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D072EB">
              <w:rPr>
                <w:noProof/>
              </w:rPr>
              <w:t>1</w:t>
            </w:r>
            <w:r w:rsidR="00C51F4B">
              <w:rPr>
                <w:noProof/>
              </w:rPr>
              <w:t>7</w:t>
            </w:r>
            <w:r w:rsidR="00D072EB">
              <w:rPr>
                <w:noProof/>
              </w:rPr>
              <w:t>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6D422E" w:rsidP="000A6F9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A6F9C">
              <w:rPr>
                <w:noProof/>
              </w:rPr>
              <w:t>40/3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6D422E" w:rsidP="00C51F4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C51F4B" w:rsidRPr="00C51F4B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на тепловую энергию (мощность), поставляемую потребителям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A6F9C" w:rsidRDefault="000A6F9C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51F4B" w:rsidRP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1F4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C51F4B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«БЫТСЕРВИС», </w:t>
      </w:r>
      <w:r w:rsidRPr="00C51F4B">
        <w:rPr>
          <w:rFonts w:ascii="Times New Roman" w:hAnsi="Times New Roman" w:cs="Times New Roman"/>
          <w:sz w:val="28"/>
          <w:szCs w:val="28"/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C51F4B">
        <w:rPr>
          <w:rFonts w:ascii="Times New Roman" w:hAnsi="Times New Roman" w:cs="Times New Roman"/>
          <w:sz w:val="28"/>
          <w:szCs w:val="28"/>
        </w:rPr>
        <w:t>экспертного заключения рег. № в-</w:t>
      </w:r>
      <w:r w:rsidR="00FD718D" w:rsidRPr="00FD718D">
        <w:rPr>
          <w:rFonts w:ascii="Times New Roman" w:hAnsi="Times New Roman" w:cs="Times New Roman"/>
          <w:sz w:val="28"/>
          <w:szCs w:val="28"/>
        </w:rPr>
        <w:t>3</w:t>
      </w:r>
      <w:r w:rsidR="00FD718D" w:rsidRPr="00966805">
        <w:rPr>
          <w:rFonts w:ascii="Times New Roman" w:hAnsi="Times New Roman" w:cs="Times New Roman"/>
          <w:sz w:val="28"/>
          <w:szCs w:val="28"/>
        </w:rPr>
        <w:t>13</w:t>
      </w:r>
      <w:r w:rsidRPr="00C51F4B">
        <w:rPr>
          <w:rFonts w:ascii="Times New Roman" w:hAnsi="Times New Roman" w:cs="Times New Roman"/>
          <w:sz w:val="28"/>
          <w:szCs w:val="28"/>
        </w:rPr>
        <w:t xml:space="preserve"> </w:t>
      </w:r>
      <w:r w:rsidR="00FD718D" w:rsidRPr="00FD718D">
        <w:rPr>
          <w:rFonts w:ascii="Times New Roman" w:hAnsi="Times New Roman" w:cs="Times New Roman"/>
          <w:sz w:val="28"/>
          <w:szCs w:val="28"/>
        </w:rPr>
        <w:t>от 12 ноября 2015 года</w:t>
      </w:r>
      <w:r w:rsidRPr="00C51F4B">
        <w:rPr>
          <w:rFonts w:ascii="Times New Roman" w:hAnsi="Times New Roman" w:cs="Times New Roman"/>
          <w:sz w:val="28"/>
          <w:szCs w:val="28"/>
        </w:rPr>
        <w:t>:</w:t>
      </w:r>
    </w:p>
    <w:p w:rsidR="00C51F4B" w:rsidRPr="00C51F4B" w:rsidRDefault="00C51F4B" w:rsidP="00C51F4B">
      <w:pPr>
        <w:pStyle w:val="a9"/>
        <w:ind w:firstLine="720"/>
        <w:rPr>
          <w:bCs/>
        </w:rPr>
      </w:pPr>
      <w:r w:rsidRPr="00C51F4B">
        <w:rPr>
          <w:b/>
        </w:rPr>
        <w:t>1.</w:t>
      </w:r>
      <w:r w:rsidRPr="00C51F4B">
        <w:t xml:space="preserve"> </w:t>
      </w:r>
      <w:r w:rsidRPr="00C51F4B">
        <w:rPr>
          <w:bCs/>
        </w:rPr>
        <w:t xml:space="preserve">Установить долгосрочные параметры регулирования деятельности в сфере теплоснабжения для МУНИЦИПАЛЬНОГО УНИТАРНОГО ПРЕДПРИЯТИЯ «БЫТСЕРВИС», </w:t>
      </w:r>
      <w:r w:rsidRPr="00C51F4B">
        <w:rPr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Cs/>
        </w:rPr>
        <w:t>, на период 2016 – 2018 годов согласно Приложению 1.</w:t>
      </w:r>
    </w:p>
    <w:p w:rsidR="00C51F4B" w:rsidRPr="00C51F4B" w:rsidRDefault="00C51F4B" w:rsidP="00C51F4B">
      <w:pPr>
        <w:pStyle w:val="a9"/>
        <w:ind w:firstLine="708"/>
      </w:pPr>
      <w:r w:rsidRPr="00C51F4B">
        <w:rPr>
          <w:b/>
        </w:rPr>
        <w:t>2.</w:t>
      </w:r>
      <w:r w:rsidRPr="00C51F4B">
        <w:t xml:space="preserve"> Установить </w:t>
      </w:r>
      <w:r w:rsidRPr="00C51F4B">
        <w:rPr>
          <w:bCs/>
        </w:rPr>
        <w:t xml:space="preserve">МУНИЦИПАЛЬНОМУ УНИТАРНОМУ ПРЕДПРИЯТИЮ «БЫТСЕРВИС», </w:t>
      </w:r>
      <w:r w:rsidRPr="00C51F4B">
        <w:rPr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Cs/>
        </w:rPr>
        <w:t>,</w:t>
      </w:r>
      <w:r w:rsidRPr="00C51F4B">
        <w:t xml:space="preserve"> </w:t>
      </w:r>
      <w:r w:rsidRPr="00C51F4B">
        <w:rPr>
          <w:b/>
        </w:rPr>
        <w:t>тарифы на тепловую энергию (мощность)</w:t>
      </w:r>
      <w:r w:rsidRPr="00C51F4B">
        <w:t xml:space="preserve">, поставляемую </w:t>
      </w:r>
      <w:r w:rsidRPr="00C51F4B">
        <w:rPr>
          <w:bCs/>
        </w:rPr>
        <w:t>потребителям Сосновского муниципального района Нижегородской области</w:t>
      </w:r>
      <w:r w:rsidRPr="00C51F4B">
        <w:t xml:space="preserve"> </w:t>
      </w:r>
      <w:r>
        <w:rPr>
          <w:bCs/>
        </w:rPr>
        <w:t>согласно Приложению 2</w:t>
      </w:r>
      <w:r w:rsidRPr="00C51F4B">
        <w:rPr>
          <w:bCs/>
        </w:rPr>
        <w:t>.</w:t>
      </w:r>
    </w:p>
    <w:p w:rsidR="00C51F4B" w:rsidRPr="00C51F4B" w:rsidRDefault="00C51F4B" w:rsidP="00C51F4B">
      <w:pPr>
        <w:pStyle w:val="a9"/>
        <w:ind w:firstLine="708"/>
      </w:pPr>
      <w:r w:rsidRPr="00C51F4B">
        <w:rPr>
          <w:b/>
        </w:rPr>
        <w:t>3.</w:t>
      </w:r>
      <w:r w:rsidRPr="00C51F4B">
        <w:t xml:space="preserve"> </w:t>
      </w:r>
      <w:r w:rsidRPr="00C51F4B">
        <w:rPr>
          <w:bCs/>
        </w:rPr>
        <w:t xml:space="preserve">МУНИЦИПАЛЬНОЕ УНИТАРНОЕ ПРЕДПРИЯТИЕ «БЫТСЕРВИС», </w:t>
      </w:r>
      <w:r w:rsidRPr="00C51F4B">
        <w:rPr>
          <w:lang w:eastAsia="en-US"/>
        </w:rPr>
        <w:t>с. Давыдково Сосновского муниципального района Нижегородской области</w:t>
      </w:r>
      <w:r w:rsidRPr="00C51F4B">
        <w:rPr>
          <w:bCs/>
        </w:rPr>
        <w:t>,</w:t>
      </w:r>
      <w:r w:rsidRPr="00C51F4B">
        <w:t xml:space="preserve"> применяет упрощенную систему налогообложения и не является плательщиком НДС в соответствии со </w:t>
      </w:r>
      <w:hyperlink r:id="rId10" w:history="1">
        <w:r w:rsidRPr="00C51F4B">
          <w:rPr>
            <w:rStyle w:val="a5"/>
            <w:rFonts w:eastAsiaTheme="majorEastAsia"/>
            <w:iCs/>
          </w:rPr>
          <w:t xml:space="preserve">ст. </w:t>
        </w:r>
        <w:r w:rsidRPr="00C51F4B">
          <w:rPr>
            <w:rStyle w:val="a5"/>
            <w:rFonts w:eastAsiaTheme="majorEastAsia"/>
          </w:rPr>
          <w:t>346</w:t>
        </w:r>
        <w:r w:rsidRPr="00C51F4B">
          <w:rPr>
            <w:rStyle w:val="a5"/>
            <w:rFonts w:eastAsiaTheme="majorEastAsia"/>
            <w:vertAlign w:val="superscript"/>
          </w:rPr>
          <w:t>11</w:t>
        </w:r>
        <w:r w:rsidRPr="00C51F4B">
          <w:rPr>
            <w:rStyle w:val="a5"/>
            <w:rFonts w:eastAsiaTheme="majorEastAsia"/>
          </w:rPr>
          <w:t xml:space="preserve"> главы 26</w:t>
        </w:r>
        <w:r w:rsidRPr="00C51F4B">
          <w:rPr>
            <w:rStyle w:val="a5"/>
            <w:rFonts w:eastAsiaTheme="majorEastAsia"/>
            <w:vertAlign w:val="superscript"/>
          </w:rPr>
          <w:t>2</w:t>
        </w:r>
        <w:r w:rsidRPr="00C51F4B">
          <w:rPr>
            <w:rStyle w:val="a5"/>
            <w:rFonts w:eastAsiaTheme="majorEastAsia"/>
          </w:rPr>
          <w:t xml:space="preserve"> </w:t>
        </w:r>
      </w:hyperlink>
      <w:r w:rsidRPr="00C51F4B">
        <w:t>Налогового кодекса Российской Федерации.</w:t>
      </w:r>
    </w:p>
    <w:p w:rsidR="00C51F4B" w:rsidRPr="00C51F4B" w:rsidRDefault="00C51F4B" w:rsidP="00C51F4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1F4B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72762" w:rsidRPr="00C51F4B" w:rsidRDefault="00C51F4B" w:rsidP="00C51F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C51F4B">
        <w:rPr>
          <w:rFonts w:ascii="Times New Roman" w:hAnsi="Times New Roman" w:cs="Times New Roman"/>
          <w:b/>
          <w:sz w:val="28"/>
          <w:szCs w:val="28"/>
        </w:rPr>
        <w:t>4.</w:t>
      </w:r>
      <w:r w:rsidRPr="00C51F4B">
        <w:rPr>
          <w:rFonts w:ascii="Times New Roman" w:hAnsi="Times New Roman" w:cs="Times New Roman"/>
          <w:sz w:val="28"/>
          <w:szCs w:val="28"/>
        </w:rPr>
        <w:t xml:space="preserve"> Тарифы, установленные пунктом 2. настоящего решения, действуют </w:t>
      </w:r>
      <w:r w:rsidR="000A6F9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51F4B">
        <w:rPr>
          <w:rFonts w:ascii="Times New Roman" w:hAnsi="Times New Roman" w:cs="Times New Roman"/>
          <w:sz w:val="28"/>
          <w:szCs w:val="28"/>
        </w:rPr>
        <w:t>с 1 января 2016 года по 31 декабря 2018 года включительно.</w:t>
      </w:r>
    </w:p>
    <w:p w:rsidR="00E72762" w:rsidRPr="00C51F4B" w:rsidRDefault="00E72762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6F9C" w:rsidRDefault="000A6F9C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2762" w:rsidRPr="00C51F4B" w:rsidRDefault="00EC34B5" w:rsidP="00E7276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51F4B">
        <w:rPr>
          <w:rFonts w:ascii="Times New Roman" w:hAnsi="Times New Roman" w:cs="Times New Roman"/>
          <w:sz w:val="28"/>
          <w:szCs w:val="28"/>
        </w:rPr>
        <w:t>И.о. руководи</w:t>
      </w:r>
      <w:r w:rsidR="00E72762" w:rsidRPr="00C51F4B">
        <w:rPr>
          <w:rFonts w:ascii="Times New Roman" w:hAnsi="Times New Roman" w:cs="Times New Roman"/>
          <w:sz w:val="28"/>
          <w:szCs w:val="28"/>
        </w:rPr>
        <w:t>теля службы</w:t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</w:r>
      <w:r w:rsidR="00E72762" w:rsidRPr="00C51F4B">
        <w:rPr>
          <w:rFonts w:ascii="Times New Roman" w:hAnsi="Times New Roman" w:cs="Times New Roman"/>
          <w:sz w:val="28"/>
          <w:szCs w:val="28"/>
        </w:rPr>
        <w:tab/>
        <w:t>А.В. Семеннико</w:t>
      </w:r>
      <w:r w:rsidR="00C51F4B" w:rsidRPr="00C51F4B">
        <w:rPr>
          <w:rFonts w:ascii="Times New Roman" w:hAnsi="Times New Roman" w:cs="Times New Roman"/>
          <w:sz w:val="28"/>
          <w:szCs w:val="28"/>
        </w:rPr>
        <w:t>в</w:t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E72762" w:rsidTr="003853E4">
        <w:tc>
          <w:tcPr>
            <w:tcW w:w="3331" w:type="dxa"/>
          </w:tcPr>
          <w:p w:rsidR="00E72762" w:rsidRDefault="00E72762" w:rsidP="003853E4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E72762" w:rsidRDefault="00E72762" w:rsidP="003853E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C51F4B" w:rsidRDefault="00C51F4B" w:rsidP="003853E4">
            <w:pPr>
              <w:tabs>
                <w:tab w:val="left" w:pos="1897"/>
              </w:tabs>
              <w:jc w:val="center"/>
            </w:pP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>ПРИЛОЖЕНИЕ 2</w:t>
            </w: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E72762" w:rsidRDefault="00E72762" w:rsidP="003853E4">
            <w:pPr>
              <w:tabs>
                <w:tab w:val="left" w:pos="1897"/>
              </w:tabs>
              <w:jc w:val="center"/>
            </w:pPr>
            <w:r>
              <w:t>от 1</w:t>
            </w:r>
            <w:r w:rsidR="00C51F4B">
              <w:t>7</w:t>
            </w:r>
            <w:r>
              <w:t xml:space="preserve"> ноября 2015 года № </w:t>
            </w:r>
            <w:r w:rsidR="000A6F9C">
              <w:t>40/3</w:t>
            </w:r>
          </w:p>
        </w:tc>
      </w:tr>
    </w:tbl>
    <w:p w:rsidR="00E72762" w:rsidRDefault="00E72762" w:rsidP="00E72762">
      <w:pPr>
        <w:tabs>
          <w:tab w:val="left" w:pos="1897"/>
        </w:tabs>
        <w:rPr>
          <w:szCs w:val="28"/>
        </w:rPr>
      </w:pPr>
    </w:p>
    <w:p w:rsidR="00E72762" w:rsidRDefault="00E72762" w:rsidP="00E72762">
      <w:pPr>
        <w:tabs>
          <w:tab w:val="left" w:pos="1897"/>
        </w:tabs>
      </w:pPr>
    </w:p>
    <w:p w:rsidR="00E72762" w:rsidRPr="00E72762" w:rsidRDefault="00E72762" w:rsidP="00E72762">
      <w:pPr>
        <w:pStyle w:val="a9"/>
        <w:jc w:val="center"/>
        <w:rPr>
          <w:b/>
          <w:noProof/>
        </w:rPr>
      </w:pPr>
      <w:r>
        <w:rPr>
          <w:b/>
        </w:rPr>
        <w:t>Т</w:t>
      </w:r>
      <w:r w:rsidRPr="002A768A">
        <w:rPr>
          <w:b/>
        </w:rPr>
        <w:t>арифы на тепловую энергию (мощность)</w:t>
      </w:r>
      <w:r>
        <w:rPr>
          <w:b/>
        </w:rPr>
        <w:t xml:space="preserve"> поставляемую </w:t>
      </w:r>
      <w:r w:rsidR="00C51F4B" w:rsidRPr="00C51F4B">
        <w:rPr>
          <w:b/>
          <w:bCs/>
        </w:rPr>
        <w:t xml:space="preserve">МУНИЦИПАЛЬНЫМ УНИТАРНЫМ ПРЕДПРИЯТИЕМ «БЫТСЕРВИС», </w:t>
      </w:r>
      <w:r w:rsidR="00C51F4B" w:rsidRPr="00C51F4B">
        <w:rPr>
          <w:b/>
          <w:lang w:eastAsia="en-US"/>
        </w:rPr>
        <w:t>с. Давыдково Сосновского муниципального района Нижегородской области</w:t>
      </w:r>
      <w:r w:rsidRPr="00C51F4B">
        <w:rPr>
          <w:b/>
          <w:noProof/>
        </w:rPr>
        <w:t xml:space="preserve"> </w:t>
      </w:r>
      <w:r w:rsidRPr="00E72762">
        <w:rPr>
          <w:b/>
          <w:noProof/>
        </w:rPr>
        <w:t xml:space="preserve">потребителям </w:t>
      </w:r>
      <w:r w:rsidR="00C51F4B" w:rsidRPr="00C51F4B">
        <w:rPr>
          <w:b/>
          <w:lang w:eastAsia="en-US"/>
        </w:rPr>
        <w:t>Сосновского муниципального района Нижегородской области</w:t>
      </w:r>
    </w:p>
    <w:p w:rsidR="00C51F4B" w:rsidRDefault="00C51F4B" w:rsidP="00E72762">
      <w:pPr>
        <w:tabs>
          <w:tab w:val="left" w:pos="1247"/>
        </w:tabs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2909"/>
        <w:gridCol w:w="2085"/>
        <w:gridCol w:w="973"/>
        <w:gridCol w:w="1366"/>
        <w:gridCol w:w="1574"/>
      </w:tblGrid>
      <w:tr w:rsidR="00C51F4B" w:rsidTr="009531C2">
        <w:tc>
          <w:tcPr>
            <w:tcW w:w="664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Вода</w:t>
            </w:r>
          </w:p>
        </w:tc>
      </w:tr>
      <w:tr w:rsidR="00C51F4B" w:rsidTr="009531C2">
        <w:tc>
          <w:tcPr>
            <w:tcW w:w="664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с. Давыдково   Сосновского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 xml:space="preserve"> 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Школьная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4403,83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4799,08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4799,08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5067,29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Давыдково   Сосновского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>муниципального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Центральная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4956,76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5407,71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5407,71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5715,07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pStyle w:val="ConsPlusNonformat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д.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Рыльково Сосновского   муниципального 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7362,52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8146,89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8146,89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8612,46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3.6.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905691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с.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Крутые Сосновского    муниципального  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7016,59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7764,91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7764,91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8206,57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Pr="00736275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C51F4B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1F4B" w:rsidRPr="00E22950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</w:p>
        </w:tc>
        <w:tc>
          <w:tcPr>
            <w:tcW w:w="2909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Рожок Сосновского муниципального района Нижегородской</w:t>
            </w:r>
            <w:r w:rsidRPr="00905691">
              <w:rPr>
                <w:b/>
                <w:bCs/>
                <w:sz w:val="24"/>
                <w:szCs w:val="24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5.1.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5.2.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5.3.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5231,51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C51F4B" w:rsidRPr="00905691" w:rsidRDefault="00C51F4B" w:rsidP="009531C2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C51F4B" w:rsidRPr="00905691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5.5.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</w:tr>
      <w:tr w:rsidR="00C51F4B" w:rsidRPr="00482ED5" w:rsidTr="009531C2">
        <w:tc>
          <w:tcPr>
            <w:tcW w:w="664" w:type="dxa"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5.6.</w:t>
            </w:r>
          </w:p>
        </w:tc>
        <w:tc>
          <w:tcPr>
            <w:tcW w:w="2909" w:type="dxa"/>
            <w:vMerge/>
          </w:tcPr>
          <w:p w:rsidR="00C51F4B" w:rsidRPr="00905691" w:rsidRDefault="00C51F4B" w:rsidP="009531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C51F4B" w:rsidRPr="00905691" w:rsidRDefault="00C51F4B" w:rsidP="009531C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C51F4B" w:rsidRDefault="00C51F4B" w:rsidP="009531C2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5011,14</w:t>
            </w:r>
          </w:p>
        </w:tc>
        <w:tc>
          <w:tcPr>
            <w:tcW w:w="1574" w:type="dxa"/>
            <w:vAlign w:val="bottom"/>
          </w:tcPr>
          <w:p w:rsidR="00C51F4B" w:rsidRPr="004737EF" w:rsidRDefault="00C51F4B" w:rsidP="009531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5231,51</w:t>
            </w:r>
          </w:p>
        </w:tc>
      </w:tr>
    </w:tbl>
    <w:p w:rsidR="00C51F4B" w:rsidRDefault="00C51F4B" w:rsidP="00E72762">
      <w:pPr>
        <w:tabs>
          <w:tab w:val="left" w:pos="1247"/>
        </w:tabs>
        <w:rPr>
          <w:szCs w:val="28"/>
        </w:rPr>
      </w:pPr>
    </w:p>
    <w:p w:rsidR="00E72762" w:rsidRDefault="00E72762" w:rsidP="00E72762">
      <w:pPr>
        <w:tabs>
          <w:tab w:val="left" w:pos="1247"/>
        </w:tabs>
        <w:rPr>
          <w:szCs w:val="28"/>
        </w:rPr>
      </w:pPr>
    </w:p>
    <w:p w:rsidR="00966805" w:rsidRDefault="00966805" w:rsidP="00E72762">
      <w:pPr>
        <w:tabs>
          <w:tab w:val="left" w:pos="1247"/>
        </w:tabs>
        <w:rPr>
          <w:szCs w:val="28"/>
        </w:rPr>
      </w:pPr>
    </w:p>
    <w:p w:rsidR="00966805" w:rsidRDefault="00966805" w:rsidP="00E72762">
      <w:pPr>
        <w:tabs>
          <w:tab w:val="left" w:pos="124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966805" w:rsidTr="00966805">
        <w:tc>
          <w:tcPr>
            <w:tcW w:w="3223" w:type="dxa"/>
            <w:hideMark/>
          </w:tcPr>
          <w:p w:rsidR="00966805" w:rsidRDefault="00966805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966805" w:rsidRDefault="007A66DA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>01 декабря</w:t>
            </w:r>
            <w:r w:rsidR="00966805">
              <w:rPr>
                <w:sz w:val="20"/>
              </w:rPr>
              <w:t xml:space="preserve"> 2015 года </w:t>
            </w:r>
          </w:p>
          <w:p w:rsidR="00966805" w:rsidRDefault="00966805" w:rsidP="00966805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07516-516-040/3</w:t>
            </w:r>
          </w:p>
        </w:tc>
        <w:tc>
          <w:tcPr>
            <w:tcW w:w="3332" w:type="dxa"/>
          </w:tcPr>
          <w:p w:rsidR="00966805" w:rsidRDefault="00966805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966805" w:rsidRDefault="00966805">
            <w:pPr>
              <w:tabs>
                <w:tab w:val="left" w:pos="1897"/>
              </w:tabs>
            </w:pPr>
          </w:p>
        </w:tc>
      </w:tr>
    </w:tbl>
    <w:p w:rsidR="00966805" w:rsidRPr="00E72762" w:rsidRDefault="00966805" w:rsidP="00E72762">
      <w:pPr>
        <w:tabs>
          <w:tab w:val="left" w:pos="1247"/>
        </w:tabs>
        <w:rPr>
          <w:szCs w:val="28"/>
        </w:rPr>
      </w:pPr>
    </w:p>
    <w:sectPr w:rsidR="00966805" w:rsidRPr="00E7276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5E" w:rsidRDefault="008E3F5E">
      <w:r>
        <w:separator/>
      </w:r>
    </w:p>
  </w:endnote>
  <w:endnote w:type="continuationSeparator" w:id="0">
    <w:p w:rsidR="008E3F5E" w:rsidRDefault="008E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5E" w:rsidRDefault="008E3F5E">
      <w:r>
        <w:separator/>
      </w:r>
    </w:p>
  </w:footnote>
  <w:footnote w:type="continuationSeparator" w:id="0">
    <w:p w:rsidR="008E3F5E" w:rsidRDefault="008E3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6D422E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6D422E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66DA">
      <w:rPr>
        <w:rStyle w:val="a7"/>
        <w:noProof/>
      </w:rPr>
      <w:t>4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6D422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D072E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wY0a6UrGebx6mW8yyz1NJaY0dg0=" w:salt="58Iwp3EsYXEQ33SutPje/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C86EDF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38A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6F9C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8A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D3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C59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51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32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22E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66DA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1C44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F5E"/>
    <w:rsid w:val="008E444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805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1E19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79"/>
    <w:rsid w:val="00C44FE0"/>
    <w:rsid w:val="00C5054A"/>
    <w:rsid w:val="00C50B61"/>
    <w:rsid w:val="00C50F07"/>
    <w:rsid w:val="00C5156D"/>
    <w:rsid w:val="00C519DE"/>
    <w:rsid w:val="00C51F4B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6EDF"/>
    <w:rsid w:val="00C904C3"/>
    <w:rsid w:val="00C90D78"/>
    <w:rsid w:val="00C936E0"/>
    <w:rsid w:val="00C946E4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2E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A0F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762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4B5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0B9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18D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D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86ED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86EDF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C86EDF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D072EB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D072EB"/>
    <w:rPr>
      <w:sz w:val="28"/>
      <w:szCs w:val="28"/>
    </w:rPr>
  </w:style>
  <w:style w:type="paragraph" w:customStyle="1" w:styleId="ConsPlusNormal">
    <w:name w:val="ConsPlusNormal"/>
    <w:rsid w:val="00D072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A165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0EBE9-4FFC-4D79-A7C4-036E0999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4</Pages>
  <Words>639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2015-11-11T12:24:00Z</dcterms:created>
  <dcterms:modified xsi:type="dcterms:W3CDTF">2015-12-17T12:34:00Z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